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67F832AB" w:rsidR="005B549F" w:rsidRDefault="00E9243F" w:rsidP="00464C0D">
      <w:pPr>
        <w:pStyle w:val="Title"/>
      </w:pPr>
      <w:r>
        <w:t>Equipment Study</w:t>
      </w:r>
    </w:p>
    <w:p w14:paraId="60E6024A" w14:textId="77777777" w:rsidR="00BA592B" w:rsidRPr="00BA592B" w:rsidRDefault="00BA592B" w:rsidP="00BA592B">
      <w:pPr>
        <w:rPr>
          <w:b/>
          <w:bCs/>
        </w:rPr>
      </w:pPr>
      <w:r w:rsidRPr="00BA592B">
        <w:rPr>
          <w:b/>
          <w:bCs/>
        </w:rPr>
        <w:t>Forage Equipment Study on Windrowers</w:t>
      </w:r>
    </w:p>
    <w:p w14:paraId="72F2ABB1" w14:textId="77777777" w:rsidR="00BA592B" w:rsidRPr="00BA592B" w:rsidRDefault="00BA592B" w:rsidP="00BA592B"/>
    <w:p w14:paraId="62B1AB32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is the basic purpose of a windrower?</w:t>
      </w:r>
    </w:p>
    <w:p w14:paraId="55018DC8" w14:textId="77777777" w:rsidR="00BA592B" w:rsidRPr="00BA592B" w:rsidRDefault="00BA592B" w:rsidP="00BA592B"/>
    <w:p w14:paraId="37A90BB9" w14:textId="77777777" w:rsidR="00BA592B" w:rsidRPr="00BA592B" w:rsidRDefault="00BA592B" w:rsidP="00BA592B"/>
    <w:p w14:paraId="6B33786B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is the effective cut size of the windrower?</w:t>
      </w:r>
    </w:p>
    <w:p w14:paraId="309F9443" w14:textId="77777777" w:rsidR="00BA592B" w:rsidRPr="00BA592B" w:rsidRDefault="00BA592B" w:rsidP="00BA592B"/>
    <w:p w14:paraId="75079DB0" w14:textId="77777777" w:rsidR="00BA592B" w:rsidRPr="00BA592B" w:rsidRDefault="00BA592B" w:rsidP="00BA592B"/>
    <w:p w14:paraId="4039507D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Based on the header size what would be the border spacing for efficient operation?</w:t>
      </w:r>
    </w:p>
    <w:p w14:paraId="71D1A672" w14:textId="77777777" w:rsidR="00BA592B" w:rsidRPr="00BA592B" w:rsidRDefault="00BA592B" w:rsidP="00BA592B"/>
    <w:p w14:paraId="12EB57DB" w14:textId="77777777" w:rsidR="00BA592B" w:rsidRPr="00BA592B" w:rsidRDefault="00BA592B" w:rsidP="00BA592B"/>
    <w:p w14:paraId="69962A86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are the components of the drive train?</w:t>
      </w:r>
    </w:p>
    <w:p w14:paraId="40EA38D6" w14:textId="77777777" w:rsidR="00BA592B" w:rsidRPr="00BA592B" w:rsidRDefault="00BA592B" w:rsidP="00BA592B"/>
    <w:p w14:paraId="749341A1" w14:textId="77777777" w:rsidR="00BA592B" w:rsidRPr="00BA592B" w:rsidRDefault="00BA592B" w:rsidP="00BA592B"/>
    <w:p w14:paraId="5049C02A" w14:textId="77777777" w:rsidR="00BA592B" w:rsidRPr="00BA592B" w:rsidRDefault="00BA592B" w:rsidP="00BA592B">
      <w:r w:rsidRPr="00BA592B">
        <w:t xml:space="preserve"> </w:t>
      </w:r>
    </w:p>
    <w:p w14:paraId="385DDCB5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are the components of the header?</w:t>
      </w:r>
    </w:p>
    <w:p w14:paraId="03E8D03E" w14:textId="77777777" w:rsidR="00BA592B" w:rsidRPr="00BA592B" w:rsidRDefault="00BA592B" w:rsidP="00BA592B"/>
    <w:p w14:paraId="59362661" w14:textId="77777777" w:rsidR="00BA592B" w:rsidRPr="00BA592B" w:rsidRDefault="00BA592B" w:rsidP="00BA592B"/>
    <w:p w14:paraId="0D6B2DC9" w14:textId="77777777" w:rsidR="00BA592B" w:rsidRPr="00BA592B" w:rsidRDefault="00BA592B" w:rsidP="00BA592B"/>
    <w:p w14:paraId="63C823A0" w14:textId="77777777" w:rsidR="00BA592B" w:rsidRPr="00BA592B" w:rsidRDefault="00BA592B" w:rsidP="00BA592B"/>
    <w:p w14:paraId="100BA664" w14:textId="77777777" w:rsidR="00BA592B" w:rsidRPr="00BA592B" w:rsidRDefault="00BA592B" w:rsidP="00BA592B"/>
    <w:p w14:paraId="29FB0812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Explain the cutting action.</w:t>
      </w:r>
    </w:p>
    <w:p w14:paraId="1E7167CB" w14:textId="77777777" w:rsidR="00BA592B" w:rsidRPr="00BA592B" w:rsidRDefault="00BA592B" w:rsidP="00BA592B"/>
    <w:p w14:paraId="7FA794A2" w14:textId="77777777" w:rsidR="00BA592B" w:rsidRPr="00BA592B" w:rsidRDefault="00BA592B" w:rsidP="00BA592B"/>
    <w:p w14:paraId="5AFE0C67" w14:textId="77777777" w:rsidR="00BA592B" w:rsidRPr="00BA592B" w:rsidRDefault="00BA592B" w:rsidP="00BA592B"/>
    <w:p w14:paraId="5F2EA781" w14:textId="77777777" w:rsidR="00BA592B" w:rsidRPr="00BA592B" w:rsidRDefault="00BA592B" w:rsidP="00BA592B"/>
    <w:p w14:paraId="1BDCE2C5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is the purpose of the reel?</w:t>
      </w:r>
    </w:p>
    <w:p w14:paraId="03F4706B" w14:textId="77777777" w:rsidR="00BA592B" w:rsidRPr="00BA592B" w:rsidRDefault="00BA592B" w:rsidP="00BA592B"/>
    <w:p w14:paraId="53896BF9" w14:textId="77777777" w:rsidR="00BA592B" w:rsidRPr="00BA592B" w:rsidRDefault="00BA592B" w:rsidP="00BA592B"/>
    <w:p w14:paraId="5A0004A6" w14:textId="77777777" w:rsidR="00BA592B" w:rsidRPr="00BA592B" w:rsidRDefault="00BA592B" w:rsidP="00BA592B"/>
    <w:p w14:paraId="4DBF424D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How is the timing of the reel set?</w:t>
      </w:r>
    </w:p>
    <w:p w14:paraId="3D5F5053" w14:textId="77777777" w:rsidR="00BA592B" w:rsidRPr="00BA592B" w:rsidRDefault="00BA592B" w:rsidP="00BA592B"/>
    <w:p w14:paraId="0C995D84" w14:textId="77777777" w:rsidR="00BA592B" w:rsidRPr="00BA592B" w:rsidRDefault="00BA592B" w:rsidP="00BA592B"/>
    <w:p w14:paraId="72A550DD" w14:textId="77777777" w:rsidR="00BA592B" w:rsidRPr="00BA592B" w:rsidRDefault="00BA592B" w:rsidP="00BA592B"/>
    <w:p w14:paraId="4B1C2C2A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function does the auger perform?</w:t>
      </w:r>
    </w:p>
    <w:p w14:paraId="12D72718" w14:textId="77777777" w:rsidR="00BA592B" w:rsidRPr="00BA592B" w:rsidRDefault="00BA592B" w:rsidP="00BA592B"/>
    <w:p w14:paraId="63038368" w14:textId="77777777" w:rsidR="00BA592B" w:rsidRPr="00BA592B" w:rsidRDefault="00BA592B" w:rsidP="00BA592B"/>
    <w:p w14:paraId="18D515C2" w14:textId="77777777" w:rsidR="00BA592B" w:rsidRPr="00BA592B" w:rsidRDefault="00BA592B" w:rsidP="00BA592B"/>
    <w:p w14:paraId="41B0794F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What is the purpose of the conditioner?</w:t>
      </w:r>
    </w:p>
    <w:p w14:paraId="2A2AB0A1" w14:textId="77777777" w:rsidR="00BA592B" w:rsidRPr="00BA592B" w:rsidRDefault="00BA592B" w:rsidP="00BA592B"/>
    <w:p w14:paraId="42C6DDAA" w14:textId="77777777" w:rsidR="00BA592B" w:rsidRPr="00BA592B" w:rsidRDefault="00BA592B" w:rsidP="00BA592B"/>
    <w:p w14:paraId="6232A00B" w14:textId="77777777" w:rsidR="00BA592B" w:rsidRPr="00BA592B" w:rsidRDefault="00BA592B" w:rsidP="00BA592B"/>
    <w:p w14:paraId="4B32A54E" w14:textId="77777777" w:rsidR="00BA592B" w:rsidRPr="00BA592B" w:rsidRDefault="00BA592B" w:rsidP="00BA592B"/>
    <w:p w14:paraId="70FC7CF8" w14:textId="77777777" w:rsidR="00BA592B" w:rsidRPr="00BA592B" w:rsidRDefault="00BA592B" w:rsidP="00BA592B">
      <w:pPr>
        <w:numPr>
          <w:ilvl w:val="0"/>
          <w:numId w:val="45"/>
        </w:numPr>
      </w:pPr>
      <w:r w:rsidRPr="00BA592B">
        <w:t>Can the conditioner be used in all conditions?</w:t>
      </w:r>
    </w:p>
    <w:p w14:paraId="21533BEB" w14:textId="77777777" w:rsidR="00BA592B" w:rsidRPr="00BA592B" w:rsidRDefault="00BA592B" w:rsidP="00BA592B"/>
    <w:p w14:paraId="112E69BC" w14:textId="77777777" w:rsidR="00BA592B" w:rsidRPr="00BA592B" w:rsidRDefault="00BA592B" w:rsidP="00BA592B"/>
    <w:p w14:paraId="3C9B1016" w14:textId="77777777" w:rsidR="00BA592B" w:rsidRPr="00BA592B" w:rsidRDefault="00BA592B" w:rsidP="00BA592B"/>
    <w:p w14:paraId="23C4FE13" w14:textId="77777777" w:rsidR="00BA592B" w:rsidRPr="00BA592B" w:rsidRDefault="00BA592B" w:rsidP="00BA592B">
      <w:r w:rsidRPr="00BA592B">
        <w:t xml:space="preserve"> </w:t>
      </w:r>
    </w:p>
    <w:p w14:paraId="37BCAE9A" w14:textId="77777777" w:rsidR="00BA592B" w:rsidRPr="00BA592B" w:rsidRDefault="00BA592B" w:rsidP="00BA592B"/>
    <w:sectPr w:rsidR="00BA592B" w:rsidRPr="00BA592B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CC6B" w14:textId="77777777" w:rsidR="00D21679" w:rsidRDefault="00D21679" w:rsidP="00CD71D0">
      <w:pPr>
        <w:spacing w:after="0" w:line="240" w:lineRule="auto"/>
      </w:pPr>
      <w:r>
        <w:separator/>
      </w:r>
    </w:p>
  </w:endnote>
  <w:endnote w:type="continuationSeparator" w:id="0">
    <w:p w14:paraId="44F04810" w14:textId="77777777" w:rsidR="00D21679" w:rsidRDefault="00D21679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11B2" w14:textId="77777777" w:rsidR="00D21679" w:rsidRDefault="00D21679" w:rsidP="00CD71D0">
      <w:pPr>
        <w:spacing w:after="0" w:line="240" w:lineRule="auto"/>
      </w:pPr>
      <w:r>
        <w:separator/>
      </w:r>
    </w:p>
  </w:footnote>
  <w:footnote w:type="continuationSeparator" w:id="0">
    <w:p w14:paraId="56A6A8E1" w14:textId="77777777" w:rsidR="00D21679" w:rsidRDefault="00D21679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4E326DFE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BA592B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3"/>
  </w:num>
  <w:num w:numId="2" w16cid:durableId="532883076">
    <w:abstractNumId w:val="27"/>
  </w:num>
  <w:num w:numId="3" w16cid:durableId="1688143260">
    <w:abstractNumId w:val="19"/>
  </w:num>
  <w:num w:numId="4" w16cid:durableId="320041939">
    <w:abstractNumId w:val="17"/>
  </w:num>
  <w:num w:numId="5" w16cid:durableId="1238786984">
    <w:abstractNumId w:val="31"/>
  </w:num>
  <w:num w:numId="6" w16cid:durableId="1532037393">
    <w:abstractNumId w:val="36"/>
  </w:num>
  <w:num w:numId="7" w16cid:durableId="1269655105">
    <w:abstractNumId w:val="18"/>
  </w:num>
  <w:num w:numId="8" w16cid:durableId="1093161213">
    <w:abstractNumId w:val="40"/>
  </w:num>
  <w:num w:numId="9" w16cid:durableId="1867138649">
    <w:abstractNumId w:val="14"/>
  </w:num>
  <w:num w:numId="10" w16cid:durableId="1619291114">
    <w:abstractNumId w:val="4"/>
  </w:num>
  <w:num w:numId="11" w16cid:durableId="234248285">
    <w:abstractNumId w:val="20"/>
  </w:num>
  <w:num w:numId="12" w16cid:durableId="709308004">
    <w:abstractNumId w:val="37"/>
  </w:num>
  <w:num w:numId="13" w16cid:durableId="33119727">
    <w:abstractNumId w:val="44"/>
  </w:num>
  <w:num w:numId="14" w16cid:durableId="1983919531">
    <w:abstractNumId w:val="30"/>
  </w:num>
  <w:num w:numId="15" w16cid:durableId="170072787">
    <w:abstractNumId w:val="8"/>
  </w:num>
  <w:num w:numId="16" w16cid:durableId="1739546439">
    <w:abstractNumId w:val="6"/>
  </w:num>
  <w:num w:numId="17" w16cid:durableId="1109665833">
    <w:abstractNumId w:val="23"/>
  </w:num>
  <w:num w:numId="18" w16cid:durableId="980622018">
    <w:abstractNumId w:val="10"/>
  </w:num>
  <w:num w:numId="19" w16cid:durableId="720783968">
    <w:abstractNumId w:val="13"/>
  </w:num>
  <w:num w:numId="20" w16cid:durableId="2001038560">
    <w:abstractNumId w:val="21"/>
  </w:num>
  <w:num w:numId="21" w16cid:durableId="1115753626">
    <w:abstractNumId w:val="35"/>
  </w:num>
  <w:num w:numId="22" w16cid:durableId="1316565486">
    <w:abstractNumId w:val="16"/>
  </w:num>
  <w:num w:numId="23" w16cid:durableId="1283463573">
    <w:abstractNumId w:val="11"/>
  </w:num>
  <w:num w:numId="24" w16cid:durableId="1664889169">
    <w:abstractNumId w:val="29"/>
  </w:num>
  <w:num w:numId="25" w16cid:durableId="885221321">
    <w:abstractNumId w:val="5"/>
  </w:num>
  <w:num w:numId="26" w16cid:durableId="1894730958">
    <w:abstractNumId w:val="0"/>
  </w:num>
  <w:num w:numId="27" w16cid:durableId="280889971">
    <w:abstractNumId w:val="12"/>
  </w:num>
  <w:num w:numId="28" w16cid:durableId="1864631475">
    <w:abstractNumId w:val="25"/>
  </w:num>
  <w:num w:numId="29" w16cid:durableId="1719087050">
    <w:abstractNumId w:val="41"/>
  </w:num>
  <w:num w:numId="30" w16cid:durableId="818496982">
    <w:abstractNumId w:val="26"/>
  </w:num>
  <w:num w:numId="31" w16cid:durableId="510609942">
    <w:abstractNumId w:val="33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42"/>
  </w:num>
  <w:num w:numId="35" w16cid:durableId="1110469193">
    <w:abstractNumId w:val="9"/>
  </w:num>
  <w:num w:numId="36" w16cid:durableId="1952394740">
    <w:abstractNumId w:val="15"/>
  </w:num>
  <w:num w:numId="37" w16cid:durableId="459302872">
    <w:abstractNumId w:val="39"/>
  </w:num>
  <w:num w:numId="38" w16cid:durableId="1739790561">
    <w:abstractNumId w:val="38"/>
  </w:num>
  <w:num w:numId="39" w16cid:durableId="112792437">
    <w:abstractNumId w:val="22"/>
  </w:num>
  <w:num w:numId="40" w16cid:durableId="845292482">
    <w:abstractNumId w:val="28"/>
  </w:num>
  <w:num w:numId="41" w16cid:durableId="227230958">
    <w:abstractNumId w:val="24"/>
  </w:num>
  <w:num w:numId="42" w16cid:durableId="380251750">
    <w:abstractNumId w:val="32"/>
  </w:num>
  <w:num w:numId="43" w16cid:durableId="167985478">
    <w:abstractNumId w:val="3"/>
  </w:num>
  <w:num w:numId="44" w16cid:durableId="576523087">
    <w:abstractNumId w:val="34"/>
  </w:num>
  <w:num w:numId="45" w16cid:durableId="11227237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143D2"/>
    <w:rsid w:val="00A50DC1"/>
    <w:rsid w:val="00A5573D"/>
    <w:rsid w:val="00A9258A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21679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2022-09-06T20:14:00Z</dcterms:created>
  <dcterms:modified xsi:type="dcterms:W3CDTF">2022-09-06T20:14:00Z</dcterms:modified>
</cp:coreProperties>
</file>